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6F803" w14:textId="77777777" w:rsidR="00E75849" w:rsidRDefault="00E75849" w:rsidP="00E758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CLEVE</w:t>
      </w:r>
      <w:r>
        <w:rPr>
          <w:rFonts w:cs="Times New Roman"/>
          <w:szCs w:val="24"/>
        </w:rPr>
        <w:t xml:space="preserve">       (d.ca.1431)</w:t>
      </w:r>
    </w:p>
    <w:p w14:paraId="2A755AE4" w14:textId="77777777" w:rsidR="00E75849" w:rsidRDefault="00E75849" w:rsidP="00E75849">
      <w:pPr>
        <w:pStyle w:val="NoSpacing"/>
        <w:rPr>
          <w:rFonts w:cs="Times New Roman"/>
          <w:szCs w:val="24"/>
        </w:rPr>
      </w:pPr>
    </w:p>
    <w:p w14:paraId="732CA176" w14:textId="77777777" w:rsidR="00E75849" w:rsidRDefault="00E75849" w:rsidP="00E75849">
      <w:pPr>
        <w:pStyle w:val="NoSpacing"/>
        <w:rPr>
          <w:rFonts w:cs="Times New Roman"/>
          <w:szCs w:val="24"/>
        </w:rPr>
      </w:pPr>
    </w:p>
    <w:p w14:paraId="38BD6D4E" w14:textId="2DE09E87" w:rsidR="00FF4FCA" w:rsidRDefault="00FF4FCA" w:rsidP="00FF4FCA">
      <w:r>
        <w:t xml:space="preserve">         1405-6</w:t>
      </w:r>
      <w:r>
        <w:tab/>
        <w:t>Bailiff, with John Newton(q.v.)</w:t>
      </w:r>
      <w:r w:rsidR="001D7236">
        <w:t>.   (</w:t>
      </w:r>
      <w:hyperlink r:id="rId6" w:history="1">
        <w:r w:rsidR="001D7236" w:rsidRPr="006E5191">
          <w:rPr>
            <w:rStyle w:val="Hyperlink"/>
          </w:rPr>
          <w:t>www.bristol.gov.uk</w:t>
        </w:r>
      </w:hyperlink>
      <w:r w:rsidR="001D7236">
        <w:t xml:space="preserve"> )</w:t>
      </w:r>
    </w:p>
    <w:p w14:paraId="5617287E" w14:textId="77777777" w:rsidR="00FF4FCA" w:rsidRDefault="00FF4FCA" w:rsidP="00FF4FCA">
      <w:r>
        <w:t xml:space="preserve">         1412-3</w:t>
      </w:r>
      <w:r>
        <w:tab/>
        <w:t>Mayor. (ibid.)</w:t>
      </w:r>
    </w:p>
    <w:p w14:paraId="435F43EB" w14:textId="431ADCA3" w:rsidR="00FF4FCA" w:rsidRDefault="00FF4FCA" w:rsidP="00FF4FCA">
      <w:r>
        <w:t xml:space="preserve">         1425-6</w:t>
      </w:r>
      <w:r>
        <w:tab/>
        <w:t>Mayor. (ibid.)</w:t>
      </w:r>
    </w:p>
    <w:p w14:paraId="123B1465" w14:textId="77777777" w:rsidR="00E75849" w:rsidRDefault="00E75849" w:rsidP="00E758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Jul.1431</w:t>
      </w:r>
      <w:r>
        <w:rPr>
          <w:rFonts w:cs="Times New Roman"/>
          <w:szCs w:val="24"/>
        </w:rPr>
        <w:tab/>
        <w:t>Writ of diem clausit extremum to the Escheator of Bristol.</w:t>
      </w:r>
    </w:p>
    <w:p w14:paraId="7F8A2926" w14:textId="77777777" w:rsidR="00E75849" w:rsidRDefault="00E75849" w:rsidP="00E758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1430-37 p.4)</w:t>
      </w:r>
    </w:p>
    <w:p w14:paraId="72599B6D" w14:textId="77777777" w:rsidR="00E75849" w:rsidRDefault="00E75849" w:rsidP="00E75849">
      <w:pPr>
        <w:pStyle w:val="NoSpacing"/>
        <w:rPr>
          <w:rFonts w:cs="Times New Roman"/>
          <w:szCs w:val="24"/>
        </w:rPr>
      </w:pPr>
    </w:p>
    <w:p w14:paraId="72AC91EA" w14:textId="77777777" w:rsidR="00E75849" w:rsidRDefault="00E75849" w:rsidP="00E75849">
      <w:pPr>
        <w:pStyle w:val="NoSpacing"/>
        <w:rPr>
          <w:rFonts w:cs="Times New Roman"/>
          <w:szCs w:val="24"/>
        </w:rPr>
      </w:pPr>
    </w:p>
    <w:p w14:paraId="6166BECF" w14:textId="77777777" w:rsidR="00E75849" w:rsidRDefault="00E75849" w:rsidP="00E758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June 2024</w:t>
      </w:r>
    </w:p>
    <w:p w14:paraId="25CC529C" w14:textId="39E31D16" w:rsidR="00FF4FCA" w:rsidRDefault="00FF4FCA" w:rsidP="00E758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January 2025</w:t>
      </w:r>
    </w:p>
    <w:p w14:paraId="259E512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DDBA4" w14:textId="77777777" w:rsidR="00E75849" w:rsidRDefault="00E75849" w:rsidP="009139A6">
      <w:r>
        <w:separator/>
      </w:r>
    </w:p>
  </w:endnote>
  <w:endnote w:type="continuationSeparator" w:id="0">
    <w:p w14:paraId="219F02E2" w14:textId="77777777" w:rsidR="00E75849" w:rsidRDefault="00E758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53C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957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5E4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34DBE" w14:textId="77777777" w:rsidR="00E75849" w:rsidRDefault="00E75849" w:rsidP="009139A6">
      <w:r>
        <w:separator/>
      </w:r>
    </w:p>
  </w:footnote>
  <w:footnote w:type="continuationSeparator" w:id="0">
    <w:p w14:paraId="46690576" w14:textId="77777777" w:rsidR="00E75849" w:rsidRDefault="00E758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A10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5C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D9D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849"/>
    <w:rsid w:val="00044A86"/>
    <w:rsid w:val="000666E0"/>
    <w:rsid w:val="001D7236"/>
    <w:rsid w:val="002510B7"/>
    <w:rsid w:val="00270799"/>
    <w:rsid w:val="003E52F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75849"/>
    <w:rsid w:val="00EB3209"/>
    <w:rsid w:val="00F41096"/>
    <w:rsid w:val="00F5287F"/>
    <w:rsid w:val="00FF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771FA"/>
  <w15:chartTrackingRefBased/>
  <w15:docId w15:val="{9C2D967F-A6B7-4267-8769-B7B92E1A5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FCA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D723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72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stol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2024-06-07T18:32:00Z</dcterms:created>
  <dcterms:modified xsi:type="dcterms:W3CDTF">2025-01-31T09:58:00Z</dcterms:modified>
</cp:coreProperties>
</file>